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50A3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11091/010-2А (11091/010)-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C72BD7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C72BD7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50A32" w:rsidRPr="00850A3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50A32" w:rsidRPr="00850A32">
          <w:rPr>
            <w:rStyle w:val="aa"/>
          </w:rPr>
          <w:t>440052, г. Пенза, ул. Ново-Тамбовская, д.9;</w:t>
        </w:r>
        <w:r w:rsidR="00850A32" w:rsidRPr="00850A32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50A32" w:rsidRPr="00850A32">
          <w:rPr>
            <w:rStyle w:val="aa"/>
          </w:rPr>
          <w:t xml:space="preserve"> Процедурный кабинет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50A32" w:rsidRPr="00850A32">
          <w:rPr>
            <w:u w:val="single"/>
          </w:rPr>
          <w:t xml:space="preserve"> 11091/010-2А </w:t>
        </w:r>
        <w:r w:rsidR="00850A32">
          <w:t xml:space="preserve">(11091/010)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50A32" w:rsidRPr="00850A32">
          <w:rPr>
            <w:rStyle w:val="aa"/>
          </w:rPr>
          <w:t xml:space="preserve"> Медицинская </w:t>
        </w:r>
        <w:r w:rsidR="00850A32" w:rsidRPr="00850A32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50A32" w:rsidRPr="00850A32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50A32" w:rsidRPr="00850A3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F02E5" w:rsidRPr="004F614B" w:rsidTr="005C43EF">
        <w:trPr>
          <w:jc w:val="center"/>
        </w:trPr>
        <w:tc>
          <w:tcPr>
            <w:tcW w:w="4678" w:type="dxa"/>
            <w:vAlign w:val="center"/>
          </w:tcPr>
          <w:p w:rsidR="000F02E5" w:rsidRPr="004F614B" w:rsidRDefault="000F02E5" w:rsidP="000F02E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02E5" w:rsidRPr="000F02E5" w:rsidRDefault="00342A7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0F02E5" w:rsidRPr="000F02E5">
        <w:t>- Паспорт секундомера механического СОСпр-2б-2-000;</w:t>
      </w:r>
    </w:p>
    <w:p w:rsidR="00576095" w:rsidRPr="005C43EF" w:rsidRDefault="000F02E5" w:rsidP="00AD14A4">
      <w:r w:rsidRPr="000F02E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42A7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42A73" w:rsidP="005859B9">
      <w:fldSimple w:instr=" DOCVARIABLE operac \* MERGEFORMAT ">
        <w:r w:rsidR="00850A32" w:rsidRPr="00850A32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BC0122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50A3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11091/010-2А (11091/010)-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42A7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42A73" w:rsidRPr="009E2A4C">
            <w:rPr>
              <w:rStyle w:val="ad"/>
              <w:sz w:val="20"/>
              <w:szCs w:val="20"/>
            </w:rPr>
            <w:fldChar w:fldCharType="separate"/>
          </w:r>
          <w:r w:rsidR="00850A32">
            <w:rPr>
              <w:rStyle w:val="ad"/>
              <w:noProof/>
              <w:sz w:val="20"/>
              <w:szCs w:val="20"/>
            </w:rPr>
            <w:t>1</w:t>
          </w:r>
          <w:r w:rsidR="00342A7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0A32" w:rsidRPr="00850A3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7C049026DAA4199A195DEEF86990B8D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2А (11091/010)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ED2615BB2A645088BC954F2364A6C89"/>
    <w:docVar w:name="rm_id" w:val="132"/>
    <w:docVar w:name="rm_name" w:val=" Медицинская сестра процедурной "/>
    <w:docVar w:name="rm_number" w:val=" 11091/010-2А (11091/010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0F02E5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82ACA"/>
    <w:rsid w:val="002B224E"/>
    <w:rsid w:val="002E0C85"/>
    <w:rsid w:val="002E55C6"/>
    <w:rsid w:val="00305B2F"/>
    <w:rsid w:val="0032581F"/>
    <w:rsid w:val="003322E6"/>
    <w:rsid w:val="00342A73"/>
    <w:rsid w:val="00367816"/>
    <w:rsid w:val="003876C3"/>
    <w:rsid w:val="003B382A"/>
    <w:rsid w:val="003C24DB"/>
    <w:rsid w:val="003E472F"/>
    <w:rsid w:val="003E5F31"/>
    <w:rsid w:val="0040104A"/>
    <w:rsid w:val="00402CAC"/>
    <w:rsid w:val="00426B3D"/>
    <w:rsid w:val="00433DCF"/>
    <w:rsid w:val="00444410"/>
    <w:rsid w:val="00444D4B"/>
    <w:rsid w:val="00454D32"/>
    <w:rsid w:val="004A47AD"/>
    <w:rsid w:val="004B2E0D"/>
    <w:rsid w:val="004C4DB2"/>
    <w:rsid w:val="004C6E55"/>
    <w:rsid w:val="00512E07"/>
    <w:rsid w:val="0051659D"/>
    <w:rsid w:val="00527BF3"/>
    <w:rsid w:val="00546B1A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10C7"/>
    <w:rsid w:val="00794E17"/>
    <w:rsid w:val="007A16DC"/>
    <w:rsid w:val="007A4C5E"/>
    <w:rsid w:val="007D1852"/>
    <w:rsid w:val="007D2CEA"/>
    <w:rsid w:val="00842149"/>
    <w:rsid w:val="00850A32"/>
    <w:rsid w:val="00883461"/>
    <w:rsid w:val="008C739D"/>
    <w:rsid w:val="008D5F6D"/>
    <w:rsid w:val="008E1A0F"/>
    <w:rsid w:val="008E68DE"/>
    <w:rsid w:val="0090588D"/>
    <w:rsid w:val="0092778A"/>
    <w:rsid w:val="00946570"/>
    <w:rsid w:val="0096321D"/>
    <w:rsid w:val="00967790"/>
    <w:rsid w:val="00977D22"/>
    <w:rsid w:val="0098351B"/>
    <w:rsid w:val="009B05B4"/>
    <w:rsid w:val="009B1CD4"/>
    <w:rsid w:val="009C7970"/>
    <w:rsid w:val="009D253C"/>
    <w:rsid w:val="009D488E"/>
    <w:rsid w:val="00A12349"/>
    <w:rsid w:val="00A22F34"/>
    <w:rsid w:val="00A323D7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248DE"/>
    <w:rsid w:val="00BA5029"/>
    <w:rsid w:val="00BC0122"/>
    <w:rsid w:val="00BC2F3C"/>
    <w:rsid w:val="00BC4C37"/>
    <w:rsid w:val="00BC7FB8"/>
    <w:rsid w:val="00BE6FEB"/>
    <w:rsid w:val="00BF498E"/>
    <w:rsid w:val="00C02721"/>
    <w:rsid w:val="00C200EC"/>
    <w:rsid w:val="00C3083C"/>
    <w:rsid w:val="00C72BD7"/>
    <w:rsid w:val="00CE3307"/>
    <w:rsid w:val="00CF7C8F"/>
    <w:rsid w:val="00D74283"/>
    <w:rsid w:val="00D76DF8"/>
    <w:rsid w:val="00DB0B59"/>
    <w:rsid w:val="00DB5302"/>
    <w:rsid w:val="00DC4324"/>
    <w:rsid w:val="00DC7019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2016-11-24T09:24:00Z</dcterms:created>
  <dcterms:modified xsi:type="dcterms:W3CDTF">2016-11-25T06:20:00Z</dcterms:modified>
</cp:coreProperties>
</file>